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DF5" w:rsidRPr="00597A1D" w:rsidRDefault="008D3DF5" w:rsidP="00597A1D">
      <w:pPr>
        <w:spacing w:before="240" w:after="60"/>
        <w:ind w:right="70"/>
        <w:jc w:val="right"/>
        <w:outlineLvl w:val="4"/>
        <w:rPr>
          <w:bCs/>
          <w:i/>
          <w:lang w:eastAsia="bg-BG"/>
        </w:rPr>
      </w:pPr>
    </w:p>
    <w:p w:rsidR="008D3DF5" w:rsidRPr="00BE56F2" w:rsidRDefault="008D3DF5" w:rsidP="00134E6E">
      <w:pPr>
        <w:spacing w:before="240" w:after="60"/>
        <w:ind w:right="70"/>
        <w:jc w:val="center"/>
        <w:outlineLvl w:val="4"/>
        <w:rPr>
          <w:b/>
          <w:bCs/>
          <w:sz w:val="32"/>
          <w:szCs w:val="32"/>
          <w:lang w:val="en-US" w:eastAsia="bg-BG"/>
        </w:rPr>
      </w:pPr>
      <w:r w:rsidRPr="00BE56F2">
        <w:rPr>
          <w:b/>
          <w:bCs/>
          <w:sz w:val="32"/>
          <w:szCs w:val="32"/>
          <w:lang w:eastAsia="bg-BG"/>
        </w:rPr>
        <w:t>ТЕХНИЧЕСКО ПРЕДЛОЖЕНИЕ</w:t>
      </w:r>
    </w:p>
    <w:p w:rsidR="008D3DF5" w:rsidRPr="005676E1" w:rsidRDefault="008D3DF5" w:rsidP="00134E6E">
      <w:pPr>
        <w:spacing w:before="240" w:after="60"/>
        <w:ind w:right="70"/>
        <w:jc w:val="center"/>
        <w:outlineLvl w:val="4"/>
        <w:rPr>
          <w:b/>
          <w:bCs/>
          <w:lang w:val="en-US" w:eastAsia="bg-BG"/>
        </w:rPr>
      </w:pPr>
    </w:p>
    <w:p w:rsidR="008D3DF5" w:rsidRDefault="008D3DF5" w:rsidP="008C369F">
      <w:pPr>
        <w:ind w:right="70"/>
        <w:jc w:val="both"/>
        <w:rPr>
          <w:lang w:val="en-US"/>
        </w:rPr>
      </w:pPr>
      <w:r w:rsidRPr="00DF2D4D">
        <w:rPr>
          <w:lang w:eastAsia="bg-BG"/>
        </w:rPr>
        <w:t xml:space="preserve">за участие в </w:t>
      </w:r>
      <w:r w:rsidRPr="0092633C">
        <w:t>обявената от Вас публична покана за избор на изпълнител за възлагане на обществена поръчка с предмет</w:t>
      </w:r>
      <w:r w:rsidRPr="0092633C">
        <w:rPr>
          <w:b/>
          <w:bCs/>
          <w:spacing w:val="1"/>
        </w:rPr>
        <w:t>:</w:t>
      </w:r>
      <w:r>
        <w:t xml:space="preserve"> „Изготвяне на инвестиционен проект за изпълнение на проект: </w:t>
      </w:r>
      <w:r w:rsidRPr="00BE56F2">
        <w:rPr>
          <w:b/>
        </w:rPr>
        <w:t>„Закриване и рекултивация на общинско депо за твърди битови отпадъци на територията на община Любимец“</w:t>
      </w:r>
      <w:r>
        <w:rPr>
          <w:lang w:val="en-US"/>
        </w:rPr>
        <w:t>.</w:t>
      </w:r>
    </w:p>
    <w:p w:rsidR="008D3DF5" w:rsidRPr="005676E1" w:rsidRDefault="008D3DF5" w:rsidP="008C369F">
      <w:pPr>
        <w:ind w:right="70"/>
        <w:jc w:val="both"/>
        <w:rPr>
          <w:b/>
          <w:lang w:val="en-US"/>
        </w:rPr>
      </w:pPr>
    </w:p>
    <w:p w:rsidR="008D3DF5" w:rsidRPr="00DF2D4D" w:rsidRDefault="008D3DF5" w:rsidP="00134E6E">
      <w:pPr>
        <w:ind w:right="70"/>
        <w:rPr>
          <w:lang w:eastAsia="bg-BG"/>
        </w:rPr>
      </w:pPr>
      <w:r w:rsidRPr="00DF2D4D">
        <w:rPr>
          <w:lang w:eastAsia="bg-BG"/>
        </w:rPr>
        <w:t>......................................................................................................................................................</w:t>
      </w:r>
    </w:p>
    <w:p w:rsidR="008D3DF5" w:rsidRPr="00DF2D4D" w:rsidRDefault="008D3DF5" w:rsidP="00134E6E">
      <w:pPr>
        <w:tabs>
          <w:tab w:val="left" w:pos="709"/>
        </w:tabs>
        <w:spacing w:after="120"/>
        <w:jc w:val="both"/>
        <w:rPr>
          <w:b/>
          <w:bCs/>
          <w:lang w:eastAsia="pl-PL"/>
        </w:rPr>
      </w:pPr>
      <w:r w:rsidRPr="00DF2D4D">
        <w:rPr>
          <w:lang w:eastAsia="pl-PL"/>
        </w:rPr>
        <w:t>[</w:t>
      </w:r>
      <w:r w:rsidRPr="00DF2D4D">
        <w:rPr>
          <w:i/>
          <w:iCs/>
          <w:lang w:eastAsia="pl-PL"/>
        </w:rPr>
        <w:t>наименование на участника</w:t>
      </w:r>
      <w:r w:rsidRPr="00DF2D4D">
        <w:rPr>
          <w:lang w:eastAsia="pl-PL"/>
        </w:rPr>
        <w:t>],</w:t>
      </w:r>
    </w:p>
    <w:p w:rsidR="008D3DF5" w:rsidRPr="00DF2D4D" w:rsidRDefault="008D3DF5" w:rsidP="00134E6E">
      <w:pPr>
        <w:tabs>
          <w:tab w:val="left" w:pos="709"/>
        </w:tabs>
        <w:spacing w:after="120"/>
        <w:jc w:val="both"/>
        <w:rPr>
          <w:lang w:eastAsia="pl-PL"/>
        </w:rPr>
      </w:pPr>
      <w:r w:rsidRPr="00DF2D4D">
        <w:rPr>
          <w:lang w:eastAsia="pl-PL"/>
        </w:rPr>
        <w:t>с</w:t>
      </w:r>
      <w:r w:rsidRPr="00DF2D4D">
        <w:rPr>
          <w:i/>
          <w:iCs/>
          <w:lang w:eastAsia="pl-PL"/>
        </w:rPr>
        <w:t xml:space="preserve"> </w:t>
      </w:r>
      <w:r w:rsidRPr="00DF2D4D">
        <w:rPr>
          <w:lang w:eastAsia="pl-PL"/>
        </w:rPr>
        <w:t xml:space="preserve">БУЛСТАТ/ЕИК/Номер на регистрация в съответната държава [.................…], регистрирано в [......................…] с данни по регистрацията: […], регистрация по ДДС: [..........................................…], </w:t>
      </w:r>
    </w:p>
    <w:p w:rsidR="008D3DF5" w:rsidRPr="00DF2D4D" w:rsidRDefault="008D3DF5" w:rsidP="00134E6E">
      <w:pPr>
        <w:tabs>
          <w:tab w:val="left" w:pos="709"/>
        </w:tabs>
        <w:spacing w:after="120"/>
        <w:jc w:val="both"/>
        <w:rPr>
          <w:lang w:eastAsia="pl-PL"/>
        </w:rPr>
      </w:pPr>
      <w:r w:rsidRPr="00DF2D4D">
        <w:rPr>
          <w:lang w:eastAsia="pl-PL"/>
        </w:rPr>
        <w:t>със седалище [........................................................................................................................…] и адрес на управление [........................................................................................................…],</w:t>
      </w:r>
    </w:p>
    <w:p w:rsidR="008D3DF5" w:rsidRPr="00DF2D4D" w:rsidRDefault="008D3DF5" w:rsidP="00134E6E">
      <w:pPr>
        <w:tabs>
          <w:tab w:val="left" w:pos="709"/>
        </w:tabs>
        <w:spacing w:after="120"/>
        <w:jc w:val="both"/>
        <w:rPr>
          <w:lang w:eastAsia="pl-PL"/>
        </w:rPr>
      </w:pPr>
      <w:r w:rsidRPr="00DF2D4D">
        <w:rPr>
          <w:lang w:eastAsia="pl-PL"/>
        </w:rPr>
        <w:t>адрес за кореспонденция: [..........................................................................................…], телефон за контакт [...............................…], факс [..............................................…], електронна поща [................................................................…]</w:t>
      </w:r>
    </w:p>
    <w:p w:rsidR="008D3DF5" w:rsidRPr="00DF2D4D" w:rsidRDefault="008D3DF5" w:rsidP="00134E6E">
      <w:pPr>
        <w:tabs>
          <w:tab w:val="left" w:pos="709"/>
        </w:tabs>
        <w:spacing w:after="120"/>
        <w:jc w:val="both"/>
        <w:rPr>
          <w:lang w:eastAsia="pl-PL"/>
        </w:rPr>
      </w:pPr>
      <w:r w:rsidRPr="00DF2D4D">
        <w:rPr>
          <w:lang w:eastAsia="pl-PL"/>
        </w:rPr>
        <w:t>банкова сметка: [.................................................................................…]</w:t>
      </w:r>
    </w:p>
    <w:p w:rsidR="008D3DF5" w:rsidRPr="00DF2D4D" w:rsidRDefault="008D3DF5" w:rsidP="00134E6E">
      <w:pPr>
        <w:tabs>
          <w:tab w:val="left" w:pos="709"/>
        </w:tabs>
        <w:spacing w:after="120"/>
        <w:jc w:val="both"/>
        <w:rPr>
          <w:lang w:eastAsia="pl-PL"/>
        </w:rPr>
      </w:pPr>
      <w:r w:rsidRPr="00DF2D4D">
        <w:rPr>
          <w:lang w:eastAsia="pl-PL"/>
        </w:rPr>
        <w:t>представлявано от ...........................................................................................[</w:t>
      </w:r>
      <w:r w:rsidRPr="00DF2D4D">
        <w:rPr>
          <w:i/>
          <w:iCs/>
          <w:lang w:eastAsia="pl-PL"/>
        </w:rPr>
        <w:t>трите имена</w:t>
      </w:r>
      <w:r w:rsidRPr="00DF2D4D">
        <w:rPr>
          <w:lang w:eastAsia="pl-PL"/>
        </w:rPr>
        <w:t>] в качеството на ...................................................................[</w:t>
      </w:r>
      <w:r w:rsidRPr="00DF2D4D">
        <w:rPr>
          <w:i/>
          <w:iCs/>
          <w:lang w:eastAsia="pl-PL"/>
        </w:rPr>
        <w:t>длъжност, или друго качество</w:t>
      </w:r>
      <w:r w:rsidRPr="00DF2D4D">
        <w:rPr>
          <w:lang w:eastAsia="pl-PL"/>
        </w:rPr>
        <w:t>]</w:t>
      </w:r>
    </w:p>
    <w:p w:rsidR="008D3DF5" w:rsidRPr="00DF2D4D" w:rsidRDefault="008D3DF5" w:rsidP="00134E6E">
      <w:pPr>
        <w:ind w:right="70"/>
        <w:jc w:val="both"/>
        <w:rPr>
          <w:bCs/>
          <w:lang w:eastAsia="bg-BG"/>
        </w:rPr>
      </w:pPr>
    </w:p>
    <w:p w:rsidR="008D3DF5" w:rsidRPr="00DF2D4D" w:rsidRDefault="008D3DF5" w:rsidP="00134E6E">
      <w:pPr>
        <w:ind w:right="70"/>
        <w:jc w:val="both"/>
        <w:rPr>
          <w:bCs/>
          <w:lang w:eastAsia="bg-BG"/>
        </w:rPr>
      </w:pPr>
    </w:p>
    <w:p w:rsidR="008D3DF5" w:rsidRPr="00DF2D4D" w:rsidRDefault="008D3DF5" w:rsidP="00134E6E">
      <w:pPr>
        <w:ind w:left="696"/>
        <w:jc w:val="both"/>
        <w:rPr>
          <w:b/>
          <w:bCs/>
          <w:lang w:eastAsia="bg-BG"/>
        </w:rPr>
      </w:pPr>
      <w:r w:rsidRPr="00DF2D4D">
        <w:rPr>
          <w:b/>
          <w:bCs/>
          <w:lang w:eastAsia="bg-BG"/>
        </w:rPr>
        <w:t>УВАЖАЕМ</w:t>
      </w:r>
      <w:r>
        <w:rPr>
          <w:b/>
          <w:bCs/>
          <w:lang w:eastAsia="bg-BG"/>
        </w:rPr>
        <w:t>И</w:t>
      </w:r>
      <w:r w:rsidRPr="00DF2D4D">
        <w:rPr>
          <w:b/>
          <w:bCs/>
          <w:lang w:eastAsia="bg-BG"/>
        </w:rPr>
        <w:t xml:space="preserve"> </w:t>
      </w:r>
      <w:r w:rsidRPr="005676E1">
        <w:rPr>
          <w:b/>
          <w:bCs/>
          <w:caps/>
        </w:rPr>
        <w:t>Госпожи и Господа</w:t>
      </w:r>
      <w:r w:rsidRPr="005676E1">
        <w:rPr>
          <w:b/>
          <w:bCs/>
          <w:lang w:eastAsia="bg-BG"/>
        </w:rPr>
        <w:t>,</w:t>
      </w:r>
    </w:p>
    <w:p w:rsidR="008D3DF5" w:rsidRPr="00DF2D4D" w:rsidRDefault="008D3DF5" w:rsidP="00134E6E">
      <w:pPr>
        <w:ind w:firstLine="697"/>
        <w:jc w:val="both"/>
      </w:pPr>
    </w:p>
    <w:p w:rsidR="008D3DF5" w:rsidRPr="000A531B" w:rsidRDefault="008D3DF5" w:rsidP="00134E6E">
      <w:pPr>
        <w:ind w:firstLine="696"/>
        <w:jc w:val="both"/>
        <w:rPr>
          <w:rFonts w:eastAsia="MS Minngs"/>
          <w:b/>
          <w:lang w:val="en-US" w:eastAsia="bg-BG"/>
        </w:rPr>
      </w:pPr>
      <w:r w:rsidRPr="00DF2D4D">
        <w:t xml:space="preserve">След запознаване с документацията </w:t>
      </w:r>
      <w:r w:rsidRPr="00DF2D4D">
        <w:rPr>
          <w:lang w:eastAsia="bg-BG"/>
        </w:rPr>
        <w:t xml:space="preserve">за участие в </w:t>
      </w:r>
      <w:r w:rsidRPr="0092633C">
        <w:t>обявената публична покана за избор на изпълнител за възлагане на обществена поръчка с предмет</w:t>
      </w:r>
      <w:r w:rsidRPr="0092633C">
        <w:rPr>
          <w:b/>
          <w:bCs/>
          <w:spacing w:val="1"/>
        </w:rPr>
        <w:t>:</w:t>
      </w:r>
      <w:r>
        <w:t xml:space="preserve"> „Изготвяне на инвестиционен проект за изпълнение на проект: </w:t>
      </w:r>
      <w:r w:rsidRPr="00BE56F2">
        <w:rPr>
          <w:b/>
        </w:rPr>
        <w:t>„Закриване и рекултивация на общинско депо за твърди битови отпадъци на територията на община Любимец“</w:t>
      </w:r>
      <w:r>
        <w:rPr>
          <w:rFonts w:eastAsia="MS Minngs"/>
          <w:b/>
          <w:lang w:eastAsia="bg-BG"/>
        </w:rPr>
        <w:t xml:space="preserve">, </w:t>
      </w:r>
      <w:r w:rsidRPr="00DF2D4D">
        <w:t>сме съгласни с поставените от Вас условия и ги приемаме без възражения.</w:t>
      </w:r>
    </w:p>
    <w:p w:rsidR="008D3DF5" w:rsidRPr="00991FE6" w:rsidRDefault="008D3DF5" w:rsidP="00134E6E">
      <w:pPr>
        <w:spacing w:before="60"/>
        <w:ind w:firstLine="300"/>
        <w:jc w:val="both"/>
      </w:pPr>
      <w:r w:rsidRPr="00991FE6">
        <w:t>При условие, че бъдем определени за изпълнител на обществената поръчка ще съблюдаваме следните условия, за които с подаване на настоящето техническо предложение удостоверяваме съгласие да залегнат като договорни клаузи, както следва:</w:t>
      </w:r>
    </w:p>
    <w:p w:rsidR="008D3DF5" w:rsidRPr="00991FE6" w:rsidRDefault="008D3DF5" w:rsidP="00134E6E">
      <w:pPr>
        <w:ind w:right="-82" w:firstLine="540"/>
        <w:jc w:val="both"/>
        <w:rPr>
          <w:b/>
        </w:rPr>
      </w:pPr>
    </w:p>
    <w:p w:rsidR="008D3DF5" w:rsidRPr="00991FE6" w:rsidRDefault="008D3DF5" w:rsidP="00134E6E">
      <w:pPr>
        <w:ind w:right="-82" w:firstLine="540"/>
        <w:jc w:val="both"/>
        <w:rPr>
          <w:b/>
        </w:rPr>
      </w:pPr>
      <w:r w:rsidRPr="00991FE6">
        <w:rPr>
          <w:b/>
        </w:rPr>
        <w:t xml:space="preserve">1. Срок </w:t>
      </w:r>
    </w:p>
    <w:p w:rsidR="008D3DF5" w:rsidRPr="00991FE6" w:rsidRDefault="008D3DF5" w:rsidP="00134E6E">
      <w:pPr>
        <w:ind w:right="-82" w:firstLine="540"/>
        <w:jc w:val="both"/>
        <w:rPr>
          <w:b/>
        </w:rPr>
      </w:pPr>
    </w:p>
    <w:p w:rsidR="008D3DF5" w:rsidRPr="00991FE6" w:rsidRDefault="008D3DF5" w:rsidP="00134E6E">
      <w:pPr>
        <w:ind w:right="-82" w:firstLine="540"/>
        <w:jc w:val="both"/>
        <w:rPr>
          <w:b/>
        </w:rPr>
      </w:pPr>
      <w:r w:rsidRPr="00991FE6">
        <w:rPr>
          <w:b/>
        </w:rPr>
        <w:t xml:space="preserve">1.1. Срок за изпълнение на дейностите по </w:t>
      </w:r>
      <w:r>
        <w:rPr>
          <w:b/>
        </w:rPr>
        <w:t>проектиране на инвестиционния проект</w:t>
      </w:r>
      <w:r w:rsidRPr="00991FE6">
        <w:rPr>
          <w:b/>
        </w:rPr>
        <w:t xml:space="preserve"> съгласно техническата спецификация общо : ........ (словом..........) месеца.</w:t>
      </w:r>
    </w:p>
    <w:p w:rsidR="008D3DF5" w:rsidRPr="00991FE6" w:rsidRDefault="008D3DF5" w:rsidP="00134E6E">
      <w:pPr>
        <w:ind w:right="-82" w:firstLine="540"/>
        <w:jc w:val="both"/>
        <w:rPr>
          <w:b/>
        </w:rPr>
      </w:pPr>
      <w:r w:rsidRPr="00991FE6">
        <w:rPr>
          <w:b/>
        </w:rPr>
        <w:t xml:space="preserve">1.2. Срок за реакция при отстраняване на </w:t>
      </w:r>
      <w:r>
        <w:rPr>
          <w:b/>
        </w:rPr>
        <w:t>забележки и констатации</w:t>
      </w:r>
      <w:r w:rsidRPr="00991FE6">
        <w:rPr>
          <w:b/>
        </w:rPr>
        <w:t>: ........ (словом..........) календарни дни.</w:t>
      </w:r>
    </w:p>
    <w:p w:rsidR="008D3DF5" w:rsidRPr="00991FE6" w:rsidRDefault="008D3DF5" w:rsidP="00134E6E">
      <w:pPr>
        <w:ind w:right="-82" w:firstLine="540"/>
        <w:jc w:val="both"/>
        <w:rPr>
          <w:b/>
        </w:rPr>
      </w:pPr>
    </w:p>
    <w:p w:rsidR="008D3DF5" w:rsidRPr="00991FE6" w:rsidRDefault="008D3DF5" w:rsidP="009E2F62">
      <w:pPr>
        <w:tabs>
          <w:tab w:val="left" w:pos="0"/>
          <w:tab w:val="left" w:pos="283"/>
          <w:tab w:val="left" w:pos="567"/>
        </w:tabs>
        <w:spacing w:after="240"/>
        <w:ind w:right="57" w:firstLine="567"/>
        <w:jc w:val="both"/>
        <w:rPr>
          <w:rFonts w:eastAsia="Times New Roman"/>
        </w:rPr>
      </w:pPr>
      <w:r>
        <w:rPr>
          <w:lang w:eastAsia="bg-BG"/>
        </w:rPr>
        <w:t xml:space="preserve">2. </w:t>
      </w:r>
      <w:r w:rsidRPr="00991FE6">
        <w:rPr>
          <w:lang w:eastAsia="bg-BG"/>
        </w:rPr>
        <w:t xml:space="preserve">Декларираме, че </w:t>
      </w:r>
      <w:r>
        <w:t>ще</w:t>
      </w:r>
      <w:r w:rsidRPr="00991FE6">
        <w:t xml:space="preserve"> изпълним поръчката в съответствие с изискванията на </w:t>
      </w:r>
      <w:r w:rsidRPr="00991FE6">
        <w:rPr>
          <w:rFonts w:eastAsia="Times New Roman"/>
          <w:b/>
          <w:lang w:eastAsia="bg-BG"/>
        </w:rPr>
        <w:t>ТЕХНИЧЕСКА СПЕЦИФИКАЦИЯ</w:t>
      </w:r>
      <w:r>
        <w:rPr>
          <w:rFonts w:eastAsia="Times New Roman"/>
          <w:b/>
          <w:lang w:eastAsia="bg-BG"/>
        </w:rPr>
        <w:t xml:space="preserve"> </w:t>
      </w:r>
      <w:r w:rsidRPr="00991FE6">
        <w:rPr>
          <w:rFonts w:eastAsia="Times New Roman"/>
        </w:rPr>
        <w:t>от документацията за участие.</w:t>
      </w:r>
    </w:p>
    <w:p w:rsidR="008D3DF5" w:rsidRDefault="008D3DF5" w:rsidP="00134E6E">
      <w:pPr>
        <w:tabs>
          <w:tab w:val="left" w:pos="993"/>
        </w:tabs>
        <w:jc w:val="both"/>
        <w:rPr>
          <w:rFonts w:eastAsia="MS Mincho"/>
          <w:highlight w:val="yellow"/>
          <w:lang w:eastAsia="bg-BG"/>
        </w:rPr>
      </w:pPr>
    </w:p>
    <w:p w:rsidR="008D3DF5" w:rsidRDefault="008D3DF5" w:rsidP="00134E6E">
      <w:pPr>
        <w:tabs>
          <w:tab w:val="left" w:pos="993"/>
        </w:tabs>
        <w:jc w:val="both"/>
        <w:rPr>
          <w:rFonts w:eastAsia="MS Mincho"/>
          <w:highlight w:val="yellow"/>
          <w:lang w:eastAsia="bg-BG"/>
        </w:rPr>
      </w:pPr>
    </w:p>
    <w:p w:rsidR="008D3DF5" w:rsidRDefault="008D3DF5" w:rsidP="00134E6E">
      <w:pPr>
        <w:tabs>
          <w:tab w:val="left" w:pos="993"/>
        </w:tabs>
        <w:jc w:val="both"/>
        <w:rPr>
          <w:rFonts w:eastAsia="MS Mincho"/>
          <w:highlight w:val="yellow"/>
          <w:lang w:eastAsia="bg-BG"/>
        </w:rPr>
      </w:pPr>
    </w:p>
    <w:p w:rsidR="008D3DF5" w:rsidRDefault="008D3DF5" w:rsidP="00134E6E">
      <w:pPr>
        <w:tabs>
          <w:tab w:val="left" w:pos="993"/>
        </w:tabs>
        <w:jc w:val="both"/>
        <w:rPr>
          <w:rFonts w:eastAsia="MS Mincho"/>
          <w:highlight w:val="yellow"/>
          <w:lang w:eastAsia="bg-BG"/>
        </w:rPr>
      </w:pPr>
    </w:p>
    <w:p w:rsidR="008D3DF5" w:rsidRDefault="008D3DF5" w:rsidP="00134E6E">
      <w:pPr>
        <w:tabs>
          <w:tab w:val="left" w:pos="993"/>
        </w:tabs>
        <w:jc w:val="both"/>
        <w:rPr>
          <w:rFonts w:eastAsia="MS Mincho"/>
          <w:highlight w:val="yellow"/>
          <w:lang w:eastAsia="bg-BG"/>
        </w:rPr>
      </w:pPr>
    </w:p>
    <w:p w:rsidR="008D3DF5" w:rsidRPr="00991FE6" w:rsidRDefault="008D3DF5" w:rsidP="00134E6E">
      <w:pPr>
        <w:tabs>
          <w:tab w:val="left" w:pos="993"/>
        </w:tabs>
        <w:jc w:val="both"/>
        <w:rPr>
          <w:rFonts w:eastAsia="MS Mincho"/>
          <w:highlight w:val="yellow"/>
          <w:lang w:eastAsia="bg-BG"/>
        </w:rPr>
      </w:pPr>
    </w:p>
    <w:p w:rsidR="008D3DF5" w:rsidRPr="00655756" w:rsidRDefault="008D3DF5" w:rsidP="00655756">
      <w:pPr>
        <w:pStyle w:val="Default"/>
        <w:rPr>
          <w:b/>
          <w:lang w:val="ru-RU"/>
        </w:rPr>
      </w:pPr>
      <w:r w:rsidRPr="00655756">
        <w:rPr>
          <w:b/>
          <w:u w:val="single"/>
        </w:rPr>
        <w:t xml:space="preserve">Към настоящото Техническо предложение прилагаме </w:t>
      </w:r>
      <w:r w:rsidRPr="00655756">
        <w:rPr>
          <w:b/>
          <w:bCs/>
        </w:rPr>
        <w:t xml:space="preserve">. </w:t>
      </w:r>
      <w:r w:rsidRPr="00655756">
        <w:rPr>
          <w:b/>
          <w:lang w:val="ru-RU"/>
        </w:rPr>
        <w:t xml:space="preserve"> </w:t>
      </w:r>
    </w:p>
    <w:p w:rsidR="008D3DF5" w:rsidRPr="00655756" w:rsidRDefault="008D3DF5" w:rsidP="00655756">
      <w:pPr>
        <w:pStyle w:val="Default"/>
        <w:rPr>
          <w:b/>
        </w:rPr>
      </w:pPr>
      <w:r w:rsidRPr="00655756">
        <w:rPr>
          <w:b/>
          <w:lang w:val="ru-RU"/>
        </w:rPr>
        <w:t>1.Работна програма за организация и изпълнение на договора</w:t>
      </w:r>
      <w:r w:rsidRPr="00655756">
        <w:rPr>
          <w:b/>
        </w:rPr>
        <w:t xml:space="preserve">. </w:t>
      </w:r>
    </w:p>
    <w:p w:rsidR="008D3DF5" w:rsidRPr="00A41137" w:rsidRDefault="008D3DF5" w:rsidP="00655756">
      <w:pPr>
        <w:ind w:right="-426"/>
        <w:jc w:val="both"/>
        <w:rPr>
          <w:b/>
          <w:bCs/>
          <w:color w:val="000000"/>
        </w:rPr>
      </w:pPr>
      <w:r w:rsidRPr="00A41137">
        <w:rPr>
          <w:b/>
          <w:snapToGrid w:val="0"/>
        </w:rPr>
        <w:t>2.Линеен календарен план с хоризонтални диаграми</w:t>
      </w:r>
    </w:p>
    <w:p w:rsidR="008D3DF5" w:rsidRPr="00394EF8" w:rsidRDefault="008D3DF5" w:rsidP="00134E6E">
      <w:pPr>
        <w:tabs>
          <w:tab w:val="left" w:pos="993"/>
        </w:tabs>
        <w:jc w:val="both"/>
        <w:rPr>
          <w:rFonts w:eastAsia="Times New Roman"/>
          <w:highlight w:val="yellow"/>
          <w:lang w:eastAsia="bg-BG"/>
        </w:rPr>
      </w:pPr>
    </w:p>
    <w:p w:rsidR="008D3DF5" w:rsidRDefault="008D3DF5" w:rsidP="00134E6E">
      <w:pPr>
        <w:spacing w:line="360" w:lineRule="auto"/>
        <w:rPr>
          <w:lang w:eastAsia="bg-BG"/>
        </w:rPr>
      </w:pPr>
    </w:p>
    <w:p w:rsidR="008D3DF5" w:rsidRDefault="008D3DF5" w:rsidP="00134E6E">
      <w:pPr>
        <w:spacing w:line="360" w:lineRule="auto"/>
        <w:rPr>
          <w:lang w:eastAsia="bg-BG"/>
        </w:rPr>
      </w:pPr>
    </w:p>
    <w:p w:rsidR="008D3DF5" w:rsidRDefault="008D3DF5" w:rsidP="00134E6E">
      <w:pPr>
        <w:spacing w:line="360" w:lineRule="auto"/>
        <w:rPr>
          <w:lang w:eastAsia="bg-BG"/>
        </w:rPr>
      </w:pPr>
    </w:p>
    <w:p w:rsidR="008D3DF5" w:rsidRDefault="008D3DF5" w:rsidP="00134E6E">
      <w:pPr>
        <w:spacing w:line="360" w:lineRule="auto"/>
        <w:rPr>
          <w:lang w:eastAsia="bg-BG"/>
        </w:rPr>
      </w:pPr>
    </w:p>
    <w:p w:rsidR="008D3DF5" w:rsidRPr="00DF2D4D" w:rsidRDefault="008D3DF5" w:rsidP="00134E6E">
      <w:pPr>
        <w:spacing w:line="360" w:lineRule="auto"/>
        <w:rPr>
          <w:lang w:eastAsia="bg-BG"/>
        </w:rPr>
      </w:pPr>
    </w:p>
    <w:p w:rsidR="008D3DF5" w:rsidRPr="00DF2D4D" w:rsidRDefault="008D3DF5" w:rsidP="00134E6E">
      <w:pPr>
        <w:spacing w:line="360" w:lineRule="auto"/>
        <w:ind w:firstLine="720"/>
        <w:rPr>
          <w:b/>
          <w:bCs/>
          <w:color w:val="000000"/>
          <w:u w:val="single"/>
          <w:lang w:eastAsia="bg-BG"/>
        </w:rPr>
      </w:pPr>
      <w:r w:rsidRPr="00DF2D4D">
        <w:rPr>
          <w:lang w:eastAsia="bg-BG"/>
        </w:rPr>
        <w:t>[дата]</w:t>
      </w:r>
      <w:r w:rsidRPr="00DF2D4D">
        <w:rPr>
          <w:lang w:eastAsia="bg-BG"/>
        </w:rPr>
        <w:tab/>
      </w:r>
      <w:r w:rsidRPr="00DF2D4D">
        <w:rPr>
          <w:lang w:eastAsia="bg-BG"/>
        </w:rPr>
        <w:tab/>
      </w:r>
      <w:r w:rsidRPr="00DF2D4D">
        <w:rPr>
          <w:lang w:eastAsia="bg-BG"/>
        </w:rPr>
        <w:tab/>
      </w:r>
      <w:r w:rsidRPr="00DF2D4D">
        <w:rPr>
          <w:lang w:eastAsia="bg-BG"/>
        </w:rPr>
        <w:tab/>
      </w:r>
      <w:r w:rsidRPr="00DF2D4D">
        <w:rPr>
          <w:lang w:eastAsia="bg-BG"/>
        </w:rPr>
        <w:tab/>
      </w:r>
      <w:r w:rsidRPr="00DF2D4D">
        <w:rPr>
          <w:b/>
          <w:bCs/>
          <w:color w:val="000000"/>
          <w:u w:val="single"/>
          <w:lang w:eastAsia="bg-BG"/>
        </w:rPr>
        <w:t xml:space="preserve">ПОДПИС </w:t>
      </w:r>
    </w:p>
    <w:p w:rsidR="008D3DF5" w:rsidRPr="00DF2D4D" w:rsidRDefault="008D3DF5" w:rsidP="00134E6E">
      <w:pPr>
        <w:spacing w:line="360" w:lineRule="auto"/>
        <w:ind w:firstLine="4320"/>
        <w:rPr>
          <w:b/>
          <w:bCs/>
          <w:color w:val="000000"/>
          <w:u w:val="single"/>
          <w:lang w:eastAsia="bg-BG"/>
        </w:rPr>
      </w:pPr>
      <w:r w:rsidRPr="00DF2D4D">
        <w:rPr>
          <w:b/>
          <w:bCs/>
          <w:color w:val="000000"/>
          <w:u w:val="single"/>
          <w:lang w:eastAsia="bg-BG"/>
        </w:rPr>
        <w:t>ПЕЧАТ</w:t>
      </w:r>
    </w:p>
    <w:p w:rsidR="008D3DF5" w:rsidRPr="00DF2D4D" w:rsidRDefault="008D3DF5" w:rsidP="00134E6E">
      <w:pPr>
        <w:spacing w:line="360" w:lineRule="auto"/>
        <w:ind w:firstLine="4320"/>
        <w:rPr>
          <w:lang w:eastAsia="bg-BG"/>
        </w:rPr>
      </w:pPr>
      <w:r w:rsidRPr="00DF2D4D">
        <w:rPr>
          <w:lang w:eastAsia="bg-BG"/>
        </w:rPr>
        <w:t>[име и фамилия]</w:t>
      </w:r>
    </w:p>
    <w:p w:rsidR="008D3DF5" w:rsidRPr="00DF2D4D" w:rsidRDefault="008D3DF5" w:rsidP="00134E6E">
      <w:pPr>
        <w:spacing w:line="360" w:lineRule="auto"/>
        <w:ind w:firstLine="4320"/>
        <w:rPr>
          <w:lang w:eastAsia="bg-BG"/>
        </w:rPr>
      </w:pPr>
      <w:r w:rsidRPr="00DF2D4D">
        <w:rPr>
          <w:lang w:eastAsia="bg-BG"/>
        </w:rPr>
        <w:t>[качество на представляващия участника]</w:t>
      </w:r>
    </w:p>
    <w:p w:rsidR="008D3DF5" w:rsidRDefault="008D3DF5"/>
    <w:sectPr w:rsidR="008D3DF5" w:rsidSect="008574DC">
      <w:headerReference w:type="default" r:id="rId7"/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DF5" w:rsidRDefault="008D3DF5" w:rsidP="00BE56F2">
      <w:r>
        <w:separator/>
      </w:r>
    </w:p>
  </w:endnote>
  <w:endnote w:type="continuationSeparator" w:id="0">
    <w:p w:rsidR="008D3DF5" w:rsidRDefault="008D3DF5" w:rsidP="00BE56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ngs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DF5" w:rsidRDefault="008D3DF5">
    <w:pPr>
      <w:pStyle w:val="Footer"/>
      <w:jc w:val="center"/>
    </w:pPr>
    <w:fldSimple w:instr=" PAGE   \* MERGEFORMAT ">
      <w:r>
        <w:rPr>
          <w:noProof/>
        </w:rPr>
        <w:t>2</w:t>
      </w:r>
    </w:fldSimple>
  </w:p>
  <w:p w:rsidR="008D3DF5" w:rsidRDefault="008D3D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DF5" w:rsidRDefault="008D3DF5" w:rsidP="00BE56F2">
      <w:r>
        <w:separator/>
      </w:r>
    </w:p>
  </w:footnote>
  <w:footnote w:type="continuationSeparator" w:id="0">
    <w:p w:rsidR="008D3DF5" w:rsidRDefault="008D3DF5" w:rsidP="00BE56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DF5" w:rsidRPr="00055155" w:rsidRDefault="008D3DF5" w:rsidP="00055155">
    <w:pPr>
      <w:tabs>
        <w:tab w:val="left" w:pos="8035"/>
        <w:tab w:val="right" w:pos="9290"/>
      </w:tabs>
      <w:spacing w:before="240" w:after="60"/>
      <w:ind w:right="70"/>
      <w:outlineLvl w:val="4"/>
      <w:rPr>
        <w:bCs/>
        <w:i/>
        <w:sz w:val="20"/>
        <w:szCs w:val="20"/>
        <w:lang w:eastAsia="bg-BG"/>
      </w:rPr>
    </w:pPr>
    <w:r>
      <w:rPr>
        <w:bCs/>
        <w:i/>
        <w:lang w:eastAsia="bg-BG"/>
      </w:rPr>
      <w:tab/>
    </w:r>
    <w:r w:rsidRPr="00055155">
      <w:rPr>
        <w:bCs/>
        <w:i/>
        <w:sz w:val="20"/>
        <w:szCs w:val="20"/>
        <w:lang w:eastAsia="bg-BG"/>
      </w:rPr>
      <w:tab/>
      <w:t>ОБРАЗЕЦ 12</w:t>
    </w:r>
  </w:p>
  <w:p w:rsidR="008D3DF5" w:rsidRDefault="008D3DF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7557AB"/>
    <w:multiLevelType w:val="hybridMultilevel"/>
    <w:tmpl w:val="69C2C8A8"/>
    <w:lvl w:ilvl="0" w:tplc="5D9A35E2">
      <w:start w:val="2"/>
      <w:numFmt w:val="decimal"/>
      <w:lvlText w:val="%1."/>
      <w:lvlJc w:val="left"/>
      <w:pPr>
        <w:ind w:left="10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4E6E"/>
    <w:rsid w:val="00005FA5"/>
    <w:rsid w:val="00011D50"/>
    <w:rsid w:val="00016E4B"/>
    <w:rsid w:val="00017EC1"/>
    <w:rsid w:val="00031CA8"/>
    <w:rsid w:val="00037BF5"/>
    <w:rsid w:val="00041C15"/>
    <w:rsid w:val="000438FB"/>
    <w:rsid w:val="000450D2"/>
    <w:rsid w:val="00046BDB"/>
    <w:rsid w:val="000471A1"/>
    <w:rsid w:val="00055155"/>
    <w:rsid w:val="00055592"/>
    <w:rsid w:val="00055C9A"/>
    <w:rsid w:val="000618B5"/>
    <w:rsid w:val="000673FD"/>
    <w:rsid w:val="00072C03"/>
    <w:rsid w:val="000868EC"/>
    <w:rsid w:val="000868FD"/>
    <w:rsid w:val="00086C9C"/>
    <w:rsid w:val="00090AF1"/>
    <w:rsid w:val="0009267C"/>
    <w:rsid w:val="00096DCF"/>
    <w:rsid w:val="000A22BC"/>
    <w:rsid w:val="000A531B"/>
    <w:rsid w:val="000A5F1D"/>
    <w:rsid w:val="000B34E5"/>
    <w:rsid w:val="000B5AD3"/>
    <w:rsid w:val="000C1D10"/>
    <w:rsid w:val="000C2996"/>
    <w:rsid w:val="000C3AA0"/>
    <w:rsid w:val="000D0F43"/>
    <w:rsid w:val="000D1F67"/>
    <w:rsid w:val="000D25FF"/>
    <w:rsid w:val="000D752E"/>
    <w:rsid w:val="000E2490"/>
    <w:rsid w:val="000E41D6"/>
    <w:rsid w:val="000F104B"/>
    <w:rsid w:val="000F109F"/>
    <w:rsid w:val="000F3EFD"/>
    <w:rsid w:val="000F4EC0"/>
    <w:rsid w:val="000F5FE3"/>
    <w:rsid w:val="00100D0F"/>
    <w:rsid w:val="00100F0B"/>
    <w:rsid w:val="001021E3"/>
    <w:rsid w:val="00107D15"/>
    <w:rsid w:val="00114146"/>
    <w:rsid w:val="001167CC"/>
    <w:rsid w:val="001167D6"/>
    <w:rsid w:val="00120EB1"/>
    <w:rsid w:val="00122F93"/>
    <w:rsid w:val="00123E8A"/>
    <w:rsid w:val="00126FA6"/>
    <w:rsid w:val="0012701C"/>
    <w:rsid w:val="00134E6E"/>
    <w:rsid w:val="00142626"/>
    <w:rsid w:val="0014674F"/>
    <w:rsid w:val="00147C07"/>
    <w:rsid w:val="001554E3"/>
    <w:rsid w:val="001576A0"/>
    <w:rsid w:val="00164F25"/>
    <w:rsid w:val="00165AB0"/>
    <w:rsid w:val="001665ED"/>
    <w:rsid w:val="00173C97"/>
    <w:rsid w:val="00174027"/>
    <w:rsid w:val="00176DF1"/>
    <w:rsid w:val="00177D8D"/>
    <w:rsid w:val="001833ED"/>
    <w:rsid w:val="00184285"/>
    <w:rsid w:val="0018430A"/>
    <w:rsid w:val="00184E80"/>
    <w:rsid w:val="00185D58"/>
    <w:rsid w:val="00186557"/>
    <w:rsid w:val="00186820"/>
    <w:rsid w:val="00186B5C"/>
    <w:rsid w:val="001950BC"/>
    <w:rsid w:val="001A177B"/>
    <w:rsid w:val="001A1F40"/>
    <w:rsid w:val="001A3297"/>
    <w:rsid w:val="001A7469"/>
    <w:rsid w:val="001A79B7"/>
    <w:rsid w:val="001B1F44"/>
    <w:rsid w:val="001C32B2"/>
    <w:rsid w:val="001D370B"/>
    <w:rsid w:val="001E02F8"/>
    <w:rsid w:val="001E0B71"/>
    <w:rsid w:val="001E170E"/>
    <w:rsid w:val="001E1FCA"/>
    <w:rsid w:val="001E76E7"/>
    <w:rsid w:val="001F3DB6"/>
    <w:rsid w:val="00203BDF"/>
    <w:rsid w:val="0020678E"/>
    <w:rsid w:val="002156C9"/>
    <w:rsid w:val="00215C53"/>
    <w:rsid w:val="00220C45"/>
    <w:rsid w:val="00227E56"/>
    <w:rsid w:val="0023245C"/>
    <w:rsid w:val="0023253D"/>
    <w:rsid w:val="002332CC"/>
    <w:rsid w:val="00235E12"/>
    <w:rsid w:val="002408E4"/>
    <w:rsid w:val="00241279"/>
    <w:rsid w:val="0024164B"/>
    <w:rsid w:val="00243B2A"/>
    <w:rsid w:val="00246B9E"/>
    <w:rsid w:val="0025242A"/>
    <w:rsid w:val="00253624"/>
    <w:rsid w:val="002560C4"/>
    <w:rsid w:val="00264325"/>
    <w:rsid w:val="00274186"/>
    <w:rsid w:val="002768CB"/>
    <w:rsid w:val="00277968"/>
    <w:rsid w:val="00284A45"/>
    <w:rsid w:val="00286D19"/>
    <w:rsid w:val="00286DBA"/>
    <w:rsid w:val="0029263C"/>
    <w:rsid w:val="00294DAA"/>
    <w:rsid w:val="002A0761"/>
    <w:rsid w:val="002A1BC0"/>
    <w:rsid w:val="002A45CD"/>
    <w:rsid w:val="002A4D89"/>
    <w:rsid w:val="002A5A9F"/>
    <w:rsid w:val="002B479D"/>
    <w:rsid w:val="002B5352"/>
    <w:rsid w:val="002C0E16"/>
    <w:rsid w:val="002C2567"/>
    <w:rsid w:val="002C615E"/>
    <w:rsid w:val="002D0F41"/>
    <w:rsid w:val="002D1F1E"/>
    <w:rsid w:val="002D3876"/>
    <w:rsid w:val="002D5323"/>
    <w:rsid w:val="002E0525"/>
    <w:rsid w:val="002F5211"/>
    <w:rsid w:val="002F64FB"/>
    <w:rsid w:val="002F7028"/>
    <w:rsid w:val="002F746B"/>
    <w:rsid w:val="00301E02"/>
    <w:rsid w:val="00303842"/>
    <w:rsid w:val="00306833"/>
    <w:rsid w:val="0031308C"/>
    <w:rsid w:val="003217EA"/>
    <w:rsid w:val="00323823"/>
    <w:rsid w:val="00323826"/>
    <w:rsid w:val="00324C5E"/>
    <w:rsid w:val="00326077"/>
    <w:rsid w:val="00326CCF"/>
    <w:rsid w:val="00342AE6"/>
    <w:rsid w:val="00344911"/>
    <w:rsid w:val="00345A30"/>
    <w:rsid w:val="00345EF3"/>
    <w:rsid w:val="0034740C"/>
    <w:rsid w:val="00356925"/>
    <w:rsid w:val="003609AC"/>
    <w:rsid w:val="00362293"/>
    <w:rsid w:val="00367B2C"/>
    <w:rsid w:val="00371CB7"/>
    <w:rsid w:val="0037641A"/>
    <w:rsid w:val="00377089"/>
    <w:rsid w:val="00386677"/>
    <w:rsid w:val="00387876"/>
    <w:rsid w:val="00394EF8"/>
    <w:rsid w:val="003968CF"/>
    <w:rsid w:val="003A087F"/>
    <w:rsid w:val="003A3857"/>
    <w:rsid w:val="003A3866"/>
    <w:rsid w:val="003B009C"/>
    <w:rsid w:val="003B0146"/>
    <w:rsid w:val="003B3190"/>
    <w:rsid w:val="003B6237"/>
    <w:rsid w:val="003B7C76"/>
    <w:rsid w:val="003C010C"/>
    <w:rsid w:val="003C203A"/>
    <w:rsid w:val="003D172D"/>
    <w:rsid w:val="003D21B6"/>
    <w:rsid w:val="003D26C2"/>
    <w:rsid w:val="003F1BD9"/>
    <w:rsid w:val="003F45F4"/>
    <w:rsid w:val="003F66C5"/>
    <w:rsid w:val="00407FA8"/>
    <w:rsid w:val="00412127"/>
    <w:rsid w:val="00415A96"/>
    <w:rsid w:val="00415D94"/>
    <w:rsid w:val="004275D8"/>
    <w:rsid w:val="0044180A"/>
    <w:rsid w:val="00442116"/>
    <w:rsid w:val="004460DA"/>
    <w:rsid w:val="00447A3B"/>
    <w:rsid w:val="004523D1"/>
    <w:rsid w:val="004528BA"/>
    <w:rsid w:val="00453774"/>
    <w:rsid w:val="00454F37"/>
    <w:rsid w:val="00460849"/>
    <w:rsid w:val="00460E89"/>
    <w:rsid w:val="00464FC5"/>
    <w:rsid w:val="00465CA2"/>
    <w:rsid w:val="00466E5E"/>
    <w:rsid w:val="00470A23"/>
    <w:rsid w:val="00471DA1"/>
    <w:rsid w:val="00487B32"/>
    <w:rsid w:val="00491D08"/>
    <w:rsid w:val="0049283D"/>
    <w:rsid w:val="0049388E"/>
    <w:rsid w:val="00493BCE"/>
    <w:rsid w:val="004A55DC"/>
    <w:rsid w:val="004A6532"/>
    <w:rsid w:val="004A70F6"/>
    <w:rsid w:val="004A7CCD"/>
    <w:rsid w:val="004B1102"/>
    <w:rsid w:val="004B423F"/>
    <w:rsid w:val="004B458C"/>
    <w:rsid w:val="004B6A87"/>
    <w:rsid w:val="004C138F"/>
    <w:rsid w:val="004C22F6"/>
    <w:rsid w:val="004C636B"/>
    <w:rsid w:val="004D3AF1"/>
    <w:rsid w:val="004D405F"/>
    <w:rsid w:val="004D40B8"/>
    <w:rsid w:val="004D41F8"/>
    <w:rsid w:val="004D4790"/>
    <w:rsid w:val="004D4D87"/>
    <w:rsid w:val="004D585C"/>
    <w:rsid w:val="004E360D"/>
    <w:rsid w:val="004E39A4"/>
    <w:rsid w:val="004F3C92"/>
    <w:rsid w:val="004F7672"/>
    <w:rsid w:val="004F7851"/>
    <w:rsid w:val="005018F0"/>
    <w:rsid w:val="00504EBD"/>
    <w:rsid w:val="00504FFF"/>
    <w:rsid w:val="00511BD7"/>
    <w:rsid w:val="0052002D"/>
    <w:rsid w:val="005204C2"/>
    <w:rsid w:val="00524C8F"/>
    <w:rsid w:val="00527D24"/>
    <w:rsid w:val="00534E04"/>
    <w:rsid w:val="0054050E"/>
    <w:rsid w:val="00541AC9"/>
    <w:rsid w:val="00541BA6"/>
    <w:rsid w:val="005420FD"/>
    <w:rsid w:val="0054243D"/>
    <w:rsid w:val="00552F5B"/>
    <w:rsid w:val="005542F0"/>
    <w:rsid w:val="00555760"/>
    <w:rsid w:val="005676E1"/>
    <w:rsid w:val="00571919"/>
    <w:rsid w:val="00577E39"/>
    <w:rsid w:val="00581306"/>
    <w:rsid w:val="00583BBF"/>
    <w:rsid w:val="00584BEA"/>
    <w:rsid w:val="005868D5"/>
    <w:rsid w:val="00586AD2"/>
    <w:rsid w:val="00586C8F"/>
    <w:rsid w:val="00593D63"/>
    <w:rsid w:val="005971AD"/>
    <w:rsid w:val="00597A1D"/>
    <w:rsid w:val="005A55B3"/>
    <w:rsid w:val="005A6396"/>
    <w:rsid w:val="005A6A3C"/>
    <w:rsid w:val="005B0517"/>
    <w:rsid w:val="005B168B"/>
    <w:rsid w:val="005B20C2"/>
    <w:rsid w:val="005B590F"/>
    <w:rsid w:val="005B6D93"/>
    <w:rsid w:val="005C25F9"/>
    <w:rsid w:val="005C3AC1"/>
    <w:rsid w:val="005C4472"/>
    <w:rsid w:val="005C70DE"/>
    <w:rsid w:val="005C738E"/>
    <w:rsid w:val="005C7A3C"/>
    <w:rsid w:val="005D03EE"/>
    <w:rsid w:val="005D3F4D"/>
    <w:rsid w:val="005D5CE5"/>
    <w:rsid w:val="005D6E19"/>
    <w:rsid w:val="005E3B49"/>
    <w:rsid w:val="005E3E15"/>
    <w:rsid w:val="005E3FBD"/>
    <w:rsid w:val="005E5EB6"/>
    <w:rsid w:val="005F38D6"/>
    <w:rsid w:val="00603542"/>
    <w:rsid w:val="006103BA"/>
    <w:rsid w:val="0061392B"/>
    <w:rsid w:val="00613E85"/>
    <w:rsid w:val="006160F9"/>
    <w:rsid w:val="00616BCF"/>
    <w:rsid w:val="00617164"/>
    <w:rsid w:val="0062557F"/>
    <w:rsid w:val="00627A55"/>
    <w:rsid w:val="00630AB2"/>
    <w:rsid w:val="00635D0B"/>
    <w:rsid w:val="00647E03"/>
    <w:rsid w:val="006504BD"/>
    <w:rsid w:val="0065131D"/>
    <w:rsid w:val="0065406D"/>
    <w:rsid w:val="0065500C"/>
    <w:rsid w:val="00655756"/>
    <w:rsid w:val="006629EE"/>
    <w:rsid w:val="00663FCA"/>
    <w:rsid w:val="00664EEB"/>
    <w:rsid w:val="00665F0C"/>
    <w:rsid w:val="00667041"/>
    <w:rsid w:val="00670AE2"/>
    <w:rsid w:val="00671C3D"/>
    <w:rsid w:val="00674300"/>
    <w:rsid w:val="00674B3F"/>
    <w:rsid w:val="006809E1"/>
    <w:rsid w:val="006818CD"/>
    <w:rsid w:val="006911C9"/>
    <w:rsid w:val="0069131D"/>
    <w:rsid w:val="006915FA"/>
    <w:rsid w:val="006975F6"/>
    <w:rsid w:val="006A366C"/>
    <w:rsid w:val="006A5CF0"/>
    <w:rsid w:val="006B49E9"/>
    <w:rsid w:val="006C3B20"/>
    <w:rsid w:val="006D09DE"/>
    <w:rsid w:val="006D395C"/>
    <w:rsid w:val="006D39C0"/>
    <w:rsid w:val="006D3A18"/>
    <w:rsid w:val="006D4048"/>
    <w:rsid w:val="006D5C92"/>
    <w:rsid w:val="006D707C"/>
    <w:rsid w:val="006E074C"/>
    <w:rsid w:val="006E0B7E"/>
    <w:rsid w:val="006F3952"/>
    <w:rsid w:val="006F396F"/>
    <w:rsid w:val="006F3C94"/>
    <w:rsid w:val="006F4374"/>
    <w:rsid w:val="006F5D80"/>
    <w:rsid w:val="006F71E6"/>
    <w:rsid w:val="00702748"/>
    <w:rsid w:val="007124D2"/>
    <w:rsid w:val="007142D1"/>
    <w:rsid w:val="007173AF"/>
    <w:rsid w:val="00720366"/>
    <w:rsid w:val="007274F3"/>
    <w:rsid w:val="007276D4"/>
    <w:rsid w:val="00737F4F"/>
    <w:rsid w:val="007429B9"/>
    <w:rsid w:val="007442E4"/>
    <w:rsid w:val="0074599C"/>
    <w:rsid w:val="00756120"/>
    <w:rsid w:val="0075740B"/>
    <w:rsid w:val="00763294"/>
    <w:rsid w:val="00763826"/>
    <w:rsid w:val="00763A12"/>
    <w:rsid w:val="00763D46"/>
    <w:rsid w:val="00764142"/>
    <w:rsid w:val="00764C33"/>
    <w:rsid w:val="007650DB"/>
    <w:rsid w:val="0076537A"/>
    <w:rsid w:val="00770E26"/>
    <w:rsid w:val="00786F7E"/>
    <w:rsid w:val="0079006D"/>
    <w:rsid w:val="00796A6E"/>
    <w:rsid w:val="007A5A3B"/>
    <w:rsid w:val="007A6394"/>
    <w:rsid w:val="007B0491"/>
    <w:rsid w:val="007B1508"/>
    <w:rsid w:val="007B50A8"/>
    <w:rsid w:val="007B511A"/>
    <w:rsid w:val="007B79BC"/>
    <w:rsid w:val="007C2AA1"/>
    <w:rsid w:val="007C566A"/>
    <w:rsid w:val="007C6CCA"/>
    <w:rsid w:val="007D1E69"/>
    <w:rsid w:val="007D233C"/>
    <w:rsid w:val="007D6C6E"/>
    <w:rsid w:val="007D7635"/>
    <w:rsid w:val="007E4E7D"/>
    <w:rsid w:val="007E5B4C"/>
    <w:rsid w:val="007F1F42"/>
    <w:rsid w:val="007F2687"/>
    <w:rsid w:val="007F3AE5"/>
    <w:rsid w:val="007F4FF1"/>
    <w:rsid w:val="007F54ED"/>
    <w:rsid w:val="008017F8"/>
    <w:rsid w:val="00803E19"/>
    <w:rsid w:val="0081257F"/>
    <w:rsid w:val="00812B2C"/>
    <w:rsid w:val="00815879"/>
    <w:rsid w:val="00815978"/>
    <w:rsid w:val="00815E92"/>
    <w:rsid w:val="0081717B"/>
    <w:rsid w:val="00820265"/>
    <w:rsid w:val="00827386"/>
    <w:rsid w:val="0083177C"/>
    <w:rsid w:val="0083519E"/>
    <w:rsid w:val="00835616"/>
    <w:rsid w:val="008400EE"/>
    <w:rsid w:val="00851048"/>
    <w:rsid w:val="00851B5D"/>
    <w:rsid w:val="00852CF9"/>
    <w:rsid w:val="00853A53"/>
    <w:rsid w:val="008565BA"/>
    <w:rsid w:val="008574DC"/>
    <w:rsid w:val="00865659"/>
    <w:rsid w:val="00866088"/>
    <w:rsid w:val="008675CF"/>
    <w:rsid w:val="00867B61"/>
    <w:rsid w:val="00872211"/>
    <w:rsid w:val="00876FEB"/>
    <w:rsid w:val="00877139"/>
    <w:rsid w:val="0087722B"/>
    <w:rsid w:val="00882B71"/>
    <w:rsid w:val="0089582D"/>
    <w:rsid w:val="008A49A1"/>
    <w:rsid w:val="008A62CD"/>
    <w:rsid w:val="008B0C4F"/>
    <w:rsid w:val="008B2046"/>
    <w:rsid w:val="008B3052"/>
    <w:rsid w:val="008B5019"/>
    <w:rsid w:val="008B7732"/>
    <w:rsid w:val="008C02F0"/>
    <w:rsid w:val="008C0B07"/>
    <w:rsid w:val="008C12E3"/>
    <w:rsid w:val="008C28B6"/>
    <w:rsid w:val="008C369F"/>
    <w:rsid w:val="008D032B"/>
    <w:rsid w:val="008D0822"/>
    <w:rsid w:val="008D1128"/>
    <w:rsid w:val="008D3DF5"/>
    <w:rsid w:val="008D6254"/>
    <w:rsid w:val="008E6FCE"/>
    <w:rsid w:val="008E70AF"/>
    <w:rsid w:val="008F1444"/>
    <w:rsid w:val="008F2C42"/>
    <w:rsid w:val="008F31FA"/>
    <w:rsid w:val="00900994"/>
    <w:rsid w:val="00903630"/>
    <w:rsid w:val="00904CAD"/>
    <w:rsid w:val="00905991"/>
    <w:rsid w:val="00913595"/>
    <w:rsid w:val="00914A39"/>
    <w:rsid w:val="00917CD6"/>
    <w:rsid w:val="00923722"/>
    <w:rsid w:val="0092633C"/>
    <w:rsid w:val="00926518"/>
    <w:rsid w:val="009403FF"/>
    <w:rsid w:val="00942B5A"/>
    <w:rsid w:val="009447E4"/>
    <w:rsid w:val="0094631E"/>
    <w:rsid w:val="0095662A"/>
    <w:rsid w:val="00957052"/>
    <w:rsid w:val="00957E42"/>
    <w:rsid w:val="00960B14"/>
    <w:rsid w:val="00961AF7"/>
    <w:rsid w:val="009624B6"/>
    <w:rsid w:val="00962830"/>
    <w:rsid w:val="009667FD"/>
    <w:rsid w:val="00966F92"/>
    <w:rsid w:val="00975ED3"/>
    <w:rsid w:val="00987486"/>
    <w:rsid w:val="00991FE6"/>
    <w:rsid w:val="00994FD8"/>
    <w:rsid w:val="0099515E"/>
    <w:rsid w:val="00997F89"/>
    <w:rsid w:val="009A07E7"/>
    <w:rsid w:val="009A2069"/>
    <w:rsid w:val="009A4E3D"/>
    <w:rsid w:val="009A6175"/>
    <w:rsid w:val="009A6AD5"/>
    <w:rsid w:val="009A6C7C"/>
    <w:rsid w:val="009B1E79"/>
    <w:rsid w:val="009B3B38"/>
    <w:rsid w:val="009B69D0"/>
    <w:rsid w:val="009C3C26"/>
    <w:rsid w:val="009C7E25"/>
    <w:rsid w:val="009D1178"/>
    <w:rsid w:val="009D368E"/>
    <w:rsid w:val="009D3D23"/>
    <w:rsid w:val="009D4199"/>
    <w:rsid w:val="009E28CE"/>
    <w:rsid w:val="009E2F62"/>
    <w:rsid w:val="009F22EB"/>
    <w:rsid w:val="009F2AAB"/>
    <w:rsid w:val="00A03B54"/>
    <w:rsid w:val="00A04264"/>
    <w:rsid w:val="00A04BCF"/>
    <w:rsid w:val="00A04CE9"/>
    <w:rsid w:val="00A060F9"/>
    <w:rsid w:val="00A07AB2"/>
    <w:rsid w:val="00A10515"/>
    <w:rsid w:val="00A11432"/>
    <w:rsid w:val="00A15D58"/>
    <w:rsid w:val="00A265C2"/>
    <w:rsid w:val="00A26E83"/>
    <w:rsid w:val="00A326EC"/>
    <w:rsid w:val="00A35052"/>
    <w:rsid w:val="00A405FC"/>
    <w:rsid w:val="00A41137"/>
    <w:rsid w:val="00A42C88"/>
    <w:rsid w:val="00A47C50"/>
    <w:rsid w:val="00A503A8"/>
    <w:rsid w:val="00A548FA"/>
    <w:rsid w:val="00A5584E"/>
    <w:rsid w:val="00A5681F"/>
    <w:rsid w:val="00A7215B"/>
    <w:rsid w:val="00A7275F"/>
    <w:rsid w:val="00A77E68"/>
    <w:rsid w:val="00A9701A"/>
    <w:rsid w:val="00AA0E17"/>
    <w:rsid w:val="00AA6EF9"/>
    <w:rsid w:val="00AB49DC"/>
    <w:rsid w:val="00AC003C"/>
    <w:rsid w:val="00AC5FB9"/>
    <w:rsid w:val="00AC7BA1"/>
    <w:rsid w:val="00AD48AA"/>
    <w:rsid w:val="00AE1043"/>
    <w:rsid w:val="00AF28FD"/>
    <w:rsid w:val="00AF5B44"/>
    <w:rsid w:val="00AF6302"/>
    <w:rsid w:val="00B00C98"/>
    <w:rsid w:val="00B0504C"/>
    <w:rsid w:val="00B11D9F"/>
    <w:rsid w:val="00B13607"/>
    <w:rsid w:val="00B15FFB"/>
    <w:rsid w:val="00B27999"/>
    <w:rsid w:val="00B313A9"/>
    <w:rsid w:val="00B41335"/>
    <w:rsid w:val="00B4350E"/>
    <w:rsid w:val="00B4451C"/>
    <w:rsid w:val="00B46547"/>
    <w:rsid w:val="00B46BB5"/>
    <w:rsid w:val="00B541CD"/>
    <w:rsid w:val="00B5488F"/>
    <w:rsid w:val="00B55CA3"/>
    <w:rsid w:val="00B56A26"/>
    <w:rsid w:val="00B5705C"/>
    <w:rsid w:val="00B6140C"/>
    <w:rsid w:val="00B62426"/>
    <w:rsid w:val="00B66026"/>
    <w:rsid w:val="00B665BB"/>
    <w:rsid w:val="00B70FF5"/>
    <w:rsid w:val="00B726EE"/>
    <w:rsid w:val="00B72FE6"/>
    <w:rsid w:val="00B746D8"/>
    <w:rsid w:val="00B773FD"/>
    <w:rsid w:val="00B7785F"/>
    <w:rsid w:val="00B813EB"/>
    <w:rsid w:val="00B824D6"/>
    <w:rsid w:val="00B84576"/>
    <w:rsid w:val="00B87931"/>
    <w:rsid w:val="00B947A8"/>
    <w:rsid w:val="00B963B1"/>
    <w:rsid w:val="00B97354"/>
    <w:rsid w:val="00BA151C"/>
    <w:rsid w:val="00BB4315"/>
    <w:rsid w:val="00BB6982"/>
    <w:rsid w:val="00BC5BB7"/>
    <w:rsid w:val="00BD0DDD"/>
    <w:rsid w:val="00BD2CF0"/>
    <w:rsid w:val="00BD62CE"/>
    <w:rsid w:val="00BD6AA7"/>
    <w:rsid w:val="00BE56F2"/>
    <w:rsid w:val="00BE5DA8"/>
    <w:rsid w:val="00BE6D6C"/>
    <w:rsid w:val="00BE6E75"/>
    <w:rsid w:val="00BF07C2"/>
    <w:rsid w:val="00BF101D"/>
    <w:rsid w:val="00BF5528"/>
    <w:rsid w:val="00BF5933"/>
    <w:rsid w:val="00C01B01"/>
    <w:rsid w:val="00C03961"/>
    <w:rsid w:val="00C05698"/>
    <w:rsid w:val="00C10582"/>
    <w:rsid w:val="00C16658"/>
    <w:rsid w:val="00C16CF3"/>
    <w:rsid w:val="00C2116D"/>
    <w:rsid w:val="00C217EE"/>
    <w:rsid w:val="00C223D1"/>
    <w:rsid w:val="00C25046"/>
    <w:rsid w:val="00C33684"/>
    <w:rsid w:val="00C34105"/>
    <w:rsid w:val="00C34B4A"/>
    <w:rsid w:val="00C37A38"/>
    <w:rsid w:val="00C44FF8"/>
    <w:rsid w:val="00C53934"/>
    <w:rsid w:val="00C5465E"/>
    <w:rsid w:val="00C57565"/>
    <w:rsid w:val="00C57EAA"/>
    <w:rsid w:val="00C620B8"/>
    <w:rsid w:val="00C62606"/>
    <w:rsid w:val="00C663D8"/>
    <w:rsid w:val="00C6666A"/>
    <w:rsid w:val="00C66A1C"/>
    <w:rsid w:val="00C70734"/>
    <w:rsid w:val="00C73D89"/>
    <w:rsid w:val="00C73F29"/>
    <w:rsid w:val="00C74D35"/>
    <w:rsid w:val="00C76863"/>
    <w:rsid w:val="00C834E7"/>
    <w:rsid w:val="00C87A77"/>
    <w:rsid w:val="00C93E8A"/>
    <w:rsid w:val="00CA2928"/>
    <w:rsid w:val="00CA76EA"/>
    <w:rsid w:val="00CB1633"/>
    <w:rsid w:val="00CB1770"/>
    <w:rsid w:val="00CB1FE4"/>
    <w:rsid w:val="00CB44BE"/>
    <w:rsid w:val="00CB7B8C"/>
    <w:rsid w:val="00CC03EF"/>
    <w:rsid w:val="00CC0B99"/>
    <w:rsid w:val="00CC173B"/>
    <w:rsid w:val="00CD15E0"/>
    <w:rsid w:val="00CD2154"/>
    <w:rsid w:val="00CD2A5C"/>
    <w:rsid w:val="00CD4D02"/>
    <w:rsid w:val="00CD60BB"/>
    <w:rsid w:val="00CD6400"/>
    <w:rsid w:val="00CD6DEA"/>
    <w:rsid w:val="00CE3EDA"/>
    <w:rsid w:val="00CF480D"/>
    <w:rsid w:val="00CF5A55"/>
    <w:rsid w:val="00CF5A5F"/>
    <w:rsid w:val="00D046DF"/>
    <w:rsid w:val="00D060DC"/>
    <w:rsid w:val="00D137C6"/>
    <w:rsid w:val="00D17A31"/>
    <w:rsid w:val="00D21107"/>
    <w:rsid w:val="00D213FC"/>
    <w:rsid w:val="00D2345F"/>
    <w:rsid w:val="00D2458A"/>
    <w:rsid w:val="00D319D9"/>
    <w:rsid w:val="00D3515F"/>
    <w:rsid w:val="00D36C9B"/>
    <w:rsid w:val="00D405A2"/>
    <w:rsid w:val="00D4135C"/>
    <w:rsid w:val="00D44B19"/>
    <w:rsid w:val="00D54FA8"/>
    <w:rsid w:val="00D55F7F"/>
    <w:rsid w:val="00D62743"/>
    <w:rsid w:val="00D64F30"/>
    <w:rsid w:val="00D671F0"/>
    <w:rsid w:val="00D73D0E"/>
    <w:rsid w:val="00D8314D"/>
    <w:rsid w:val="00D85CD9"/>
    <w:rsid w:val="00D86A2D"/>
    <w:rsid w:val="00DA01EC"/>
    <w:rsid w:val="00DB25CC"/>
    <w:rsid w:val="00DB3C03"/>
    <w:rsid w:val="00DB466D"/>
    <w:rsid w:val="00DB60E9"/>
    <w:rsid w:val="00DB6756"/>
    <w:rsid w:val="00DB720A"/>
    <w:rsid w:val="00DB7ADE"/>
    <w:rsid w:val="00DC1AD8"/>
    <w:rsid w:val="00DC49EB"/>
    <w:rsid w:val="00DC504F"/>
    <w:rsid w:val="00DC689E"/>
    <w:rsid w:val="00DC6E33"/>
    <w:rsid w:val="00DC6FF2"/>
    <w:rsid w:val="00DD13EB"/>
    <w:rsid w:val="00DD2810"/>
    <w:rsid w:val="00DD6912"/>
    <w:rsid w:val="00DD7D26"/>
    <w:rsid w:val="00DE198C"/>
    <w:rsid w:val="00DE59E3"/>
    <w:rsid w:val="00DF1533"/>
    <w:rsid w:val="00DF2D4D"/>
    <w:rsid w:val="00DF33E1"/>
    <w:rsid w:val="00DF369B"/>
    <w:rsid w:val="00DF4967"/>
    <w:rsid w:val="00DF562C"/>
    <w:rsid w:val="00DF7BF4"/>
    <w:rsid w:val="00E00CC1"/>
    <w:rsid w:val="00E0116C"/>
    <w:rsid w:val="00E01E55"/>
    <w:rsid w:val="00E0268A"/>
    <w:rsid w:val="00E057E5"/>
    <w:rsid w:val="00E079CC"/>
    <w:rsid w:val="00E12D40"/>
    <w:rsid w:val="00E13EE0"/>
    <w:rsid w:val="00E15403"/>
    <w:rsid w:val="00E20C2B"/>
    <w:rsid w:val="00E32A2D"/>
    <w:rsid w:val="00E338A2"/>
    <w:rsid w:val="00E33F1B"/>
    <w:rsid w:val="00E4102D"/>
    <w:rsid w:val="00E44E11"/>
    <w:rsid w:val="00E51101"/>
    <w:rsid w:val="00E54B71"/>
    <w:rsid w:val="00E56007"/>
    <w:rsid w:val="00E60E6C"/>
    <w:rsid w:val="00E6195A"/>
    <w:rsid w:val="00E64381"/>
    <w:rsid w:val="00E71507"/>
    <w:rsid w:val="00E74821"/>
    <w:rsid w:val="00E778E3"/>
    <w:rsid w:val="00E77B1E"/>
    <w:rsid w:val="00E82B78"/>
    <w:rsid w:val="00E857FC"/>
    <w:rsid w:val="00E93027"/>
    <w:rsid w:val="00EA09AA"/>
    <w:rsid w:val="00EA4CBC"/>
    <w:rsid w:val="00EA5E3B"/>
    <w:rsid w:val="00EA6648"/>
    <w:rsid w:val="00EA7D4A"/>
    <w:rsid w:val="00EB5C40"/>
    <w:rsid w:val="00EB74E0"/>
    <w:rsid w:val="00EC4D96"/>
    <w:rsid w:val="00EC5883"/>
    <w:rsid w:val="00EE3B3F"/>
    <w:rsid w:val="00EE3F0A"/>
    <w:rsid w:val="00EF0E02"/>
    <w:rsid w:val="00EF45E6"/>
    <w:rsid w:val="00EF78D4"/>
    <w:rsid w:val="00F01740"/>
    <w:rsid w:val="00F03579"/>
    <w:rsid w:val="00F055BE"/>
    <w:rsid w:val="00F057D5"/>
    <w:rsid w:val="00F07561"/>
    <w:rsid w:val="00F0786E"/>
    <w:rsid w:val="00F11832"/>
    <w:rsid w:val="00F12495"/>
    <w:rsid w:val="00F24460"/>
    <w:rsid w:val="00F24798"/>
    <w:rsid w:val="00F349BB"/>
    <w:rsid w:val="00F40EFD"/>
    <w:rsid w:val="00F46350"/>
    <w:rsid w:val="00F52447"/>
    <w:rsid w:val="00F5336E"/>
    <w:rsid w:val="00F548A1"/>
    <w:rsid w:val="00F54984"/>
    <w:rsid w:val="00F61C7A"/>
    <w:rsid w:val="00F62338"/>
    <w:rsid w:val="00F623B2"/>
    <w:rsid w:val="00F62ACA"/>
    <w:rsid w:val="00F724A6"/>
    <w:rsid w:val="00F74F6F"/>
    <w:rsid w:val="00F75048"/>
    <w:rsid w:val="00F7787A"/>
    <w:rsid w:val="00F77E53"/>
    <w:rsid w:val="00FA016B"/>
    <w:rsid w:val="00FA05CE"/>
    <w:rsid w:val="00FA2087"/>
    <w:rsid w:val="00FB1E14"/>
    <w:rsid w:val="00FB5174"/>
    <w:rsid w:val="00FB7AD5"/>
    <w:rsid w:val="00FC04FE"/>
    <w:rsid w:val="00FD172B"/>
    <w:rsid w:val="00FD7A79"/>
    <w:rsid w:val="00FE1F40"/>
    <w:rsid w:val="00FE6028"/>
    <w:rsid w:val="00FE6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E6E"/>
    <w:pPr>
      <w:suppressAutoHyphens/>
    </w:pPr>
    <w:rPr>
      <w:rFonts w:ascii="Times New Roman" w:eastAsia="SimSu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E56F2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E56F2"/>
    <w:rPr>
      <w:rFonts w:ascii="Times New Roman" w:eastAsia="SimSun" w:hAnsi="Times New Roman" w:cs="Times New Roman"/>
      <w:sz w:val="24"/>
      <w:szCs w:val="24"/>
      <w:lang w:val="bg-BG" w:eastAsia="ar-SA" w:bidi="ar-SA"/>
    </w:rPr>
  </w:style>
  <w:style w:type="paragraph" w:styleId="Footer">
    <w:name w:val="footer"/>
    <w:basedOn w:val="Normal"/>
    <w:link w:val="FooterChar"/>
    <w:uiPriority w:val="99"/>
    <w:rsid w:val="00BE56F2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E56F2"/>
    <w:rPr>
      <w:rFonts w:ascii="Times New Roman" w:eastAsia="SimSun" w:hAnsi="Times New Roman" w:cs="Times New Roman"/>
      <w:sz w:val="24"/>
      <w:szCs w:val="24"/>
      <w:lang w:val="bg-BG" w:eastAsia="ar-SA" w:bidi="ar-SA"/>
    </w:rPr>
  </w:style>
  <w:style w:type="paragraph" w:customStyle="1" w:styleId="Default">
    <w:name w:val="Default"/>
    <w:uiPriority w:val="99"/>
    <w:rsid w:val="0065575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707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2</Pages>
  <Words>437</Words>
  <Characters>2493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My-PC</dc:creator>
  <cp:keywords/>
  <dc:description/>
  <cp:lastModifiedBy>admin</cp:lastModifiedBy>
  <cp:revision>11</cp:revision>
  <dcterms:created xsi:type="dcterms:W3CDTF">2014-05-14T10:20:00Z</dcterms:created>
  <dcterms:modified xsi:type="dcterms:W3CDTF">2014-06-03T12:52:00Z</dcterms:modified>
</cp:coreProperties>
</file>